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D98E274"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AA0D79">
        <w:rPr>
          <w:rFonts w:cs="Arial"/>
          <w:b/>
          <w:sz w:val="22"/>
          <w:szCs w:val="22"/>
          <w:lang w:val="en-US" w:eastAsia="en-US"/>
        </w:rPr>
        <w:t>2</w:t>
      </w:r>
      <w:r w:rsidRPr="007E5105">
        <w:rPr>
          <w:rFonts w:cs="Arial"/>
          <w:b/>
          <w:sz w:val="22"/>
          <w:szCs w:val="22"/>
          <w:lang w:val="en-US" w:eastAsia="en-US"/>
        </w:rPr>
        <w:tab/>
      </w:r>
      <w:r w:rsidR="002B0755" w:rsidRPr="002B0755">
        <w:rPr>
          <w:rFonts w:cs="Arial"/>
          <w:b/>
          <w:i/>
          <w:iCs/>
          <w:sz w:val="22"/>
          <w:szCs w:val="22"/>
          <w:lang w:val="en-US" w:eastAsia="en-US"/>
        </w:rPr>
        <w:t>R2-230</w:t>
      </w:r>
      <w:r w:rsidR="006872DB">
        <w:rPr>
          <w:rFonts w:cs="Arial"/>
          <w:b/>
          <w:i/>
          <w:iCs/>
          <w:sz w:val="22"/>
          <w:szCs w:val="22"/>
          <w:lang w:val="en-US" w:eastAsia="en-US"/>
        </w:rPr>
        <w:t>4678</w:t>
      </w:r>
    </w:p>
    <w:p w14:paraId="29628EE3" w14:textId="3E966F90" w:rsidR="00B4038A" w:rsidRPr="00FF4E4D" w:rsidRDefault="00AA0D79" w:rsidP="007E5105">
      <w:pPr>
        <w:tabs>
          <w:tab w:val="left" w:pos="1701"/>
          <w:tab w:val="right" w:pos="9639"/>
        </w:tabs>
        <w:spacing w:after="0"/>
        <w:rPr>
          <w:rFonts w:cs="Arial"/>
          <w:b/>
          <w:color w:val="000000"/>
          <w:kern w:val="2"/>
          <w:sz w:val="24"/>
        </w:rPr>
      </w:pPr>
      <w:r>
        <w:rPr>
          <w:rFonts w:cs="Arial"/>
          <w:b/>
          <w:sz w:val="22"/>
          <w:szCs w:val="22"/>
          <w:lang w:eastAsia="en-US"/>
        </w:rPr>
        <w:t>Incheon</w:t>
      </w:r>
      <w:r w:rsidR="00E87975" w:rsidRPr="00FF4E4D">
        <w:rPr>
          <w:rFonts w:cs="Arial"/>
          <w:b/>
          <w:sz w:val="22"/>
          <w:szCs w:val="22"/>
          <w:lang w:eastAsia="en-US"/>
        </w:rPr>
        <w:t xml:space="preserve">, </w:t>
      </w:r>
      <w:r>
        <w:rPr>
          <w:rFonts w:cs="Arial"/>
          <w:b/>
          <w:sz w:val="22"/>
          <w:szCs w:val="22"/>
          <w:lang w:eastAsia="en-US"/>
        </w:rPr>
        <w:t>Korea, May</w:t>
      </w:r>
      <w:r w:rsidR="0078643B" w:rsidRPr="00FF4E4D">
        <w:rPr>
          <w:rFonts w:cs="Arial"/>
          <w:b/>
          <w:sz w:val="22"/>
          <w:szCs w:val="22"/>
          <w:lang w:eastAsia="en-US"/>
        </w:rPr>
        <w:t xml:space="preserve"> </w:t>
      </w:r>
      <w:r>
        <w:rPr>
          <w:rFonts w:cs="Arial"/>
          <w:b/>
          <w:sz w:val="22"/>
          <w:szCs w:val="22"/>
          <w:lang w:eastAsia="en-US"/>
        </w:rPr>
        <w:t>22</w:t>
      </w:r>
      <w:r w:rsidR="00E87975" w:rsidRPr="00FF4E4D">
        <w:rPr>
          <w:rFonts w:cs="Arial"/>
          <w:b/>
          <w:sz w:val="22"/>
          <w:szCs w:val="22"/>
          <w:lang w:eastAsia="en-US"/>
        </w:rPr>
        <w:t>-</w:t>
      </w:r>
      <w:r w:rsidR="00E06FBD">
        <w:rPr>
          <w:rFonts w:cs="Arial"/>
          <w:b/>
          <w:sz w:val="22"/>
          <w:szCs w:val="22"/>
          <w:lang w:eastAsia="en-US"/>
        </w:rPr>
        <w:t>2</w:t>
      </w:r>
      <w:r w:rsidR="006E443E">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03C140BB" w:rsidR="005B51BD" w:rsidRDefault="00905499" w:rsidP="00690B2A">
      <w:pPr>
        <w:pStyle w:val="BodyText"/>
        <w:spacing w:before="120"/>
        <w:rPr>
          <w:rFonts w:eastAsia="Malgun Gothic"/>
          <w:lang w:eastAsia="ko-KR"/>
        </w:rPr>
      </w:pPr>
      <w:bookmarkStart w:id="5" w:name="_Ref178064866"/>
      <w:r>
        <w:rPr>
          <w:lang w:eastAsia="ko-KR"/>
        </w:rPr>
        <w:t xml:space="preserve">In the last meeting,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D68D0F2" w14:textId="2A2AE161" w:rsidR="00905499" w:rsidRDefault="00905499" w:rsidP="00690B2A">
      <w:pPr>
        <w:pStyle w:val="BodyText"/>
        <w:spacing w:before="120"/>
        <w:rPr>
          <w:lang w:eastAsia="ko-KR"/>
        </w:rPr>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Pr>
          <w:rFonts w:eastAsia="Malgun Gothic"/>
          <w:lang w:eastAsia="ko-KR"/>
        </w:rPr>
        <w:t>.</w:t>
      </w:r>
    </w:p>
    <w:bookmarkEnd w:id="5"/>
    <w:p w14:paraId="2247FD95" w14:textId="626F0BE6" w:rsidR="00B4038A" w:rsidRDefault="00BE6926" w:rsidP="00B4038A">
      <w:pPr>
        <w:pStyle w:val="Heading1"/>
      </w:pPr>
      <w:r>
        <w:rPr>
          <w:lang w:eastAsia="ko-KR"/>
        </w:rPr>
        <w:t>Area based model transfer</w:t>
      </w:r>
    </w:p>
    <w:p w14:paraId="461838F3" w14:textId="1CE59238" w:rsidR="00BE45C0" w:rsidRPr="00BE45C0" w:rsidRDefault="00BE45C0" w:rsidP="00BE45C0">
      <w:r>
        <w:t>RAN1 discussed the usage of the area specific AIML model. It is a</w:t>
      </w:r>
      <w:r w:rsidRPr="00BE45C0">
        <w:t>ssume</w:t>
      </w:r>
      <w:r>
        <w:t>d</w:t>
      </w:r>
      <w:r w:rsidRPr="00BE45C0">
        <w:t xml:space="preserve"> that a particular AI/ML model should be applicable to a specific area with the intention that multiple cells may use the same AI/ML model for a given function (e.g., Beam management)</w:t>
      </w:r>
      <w:r>
        <w:t xml:space="preserve"> and the other area may use a different AIML model</w:t>
      </w:r>
      <w:r w:rsidRPr="00BE45C0">
        <w:t>.</w:t>
      </w:r>
      <w:r>
        <w:t xml:space="preserve"> As can be seen, t</w:t>
      </w:r>
      <w:r w:rsidRPr="00BE45C0">
        <w:t>h</w:t>
      </w:r>
      <w:r>
        <w:t>e</w:t>
      </w:r>
      <w:r w:rsidRPr="00BE45C0">
        <w:t xml:space="preserve"> </w:t>
      </w:r>
      <w:r>
        <w:t xml:space="preserve">area to deploy the same </w:t>
      </w:r>
      <w:r w:rsidRPr="00BE45C0">
        <w:t xml:space="preserve">AI/ML model </w:t>
      </w:r>
      <w:r>
        <w:t xml:space="preserve">for a feature </w:t>
      </w:r>
      <w:r w:rsidRPr="00BE45C0">
        <w:t>can be expressed by a list of cells.</w:t>
      </w:r>
      <w:r w:rsidR="00DF5DC2" w:rsidRPr="00DF5DC2">
        <w:t xml:space="preserve"> </w:t>
      </w:r>
      <w:r w:rsidR="00DF5DC2" w:rsidRPr="00BE45C0">
        <w:t xml:space="preserve">Under </w:t>
      </w:r>
      <w:r w:rsidR="00D226E8">
        <w:t xml:space="preserve">a </w:t>
      </w:r>
      <w:r w:rsidR="00DF5DC2" w:rsidRPr="00BE45C0">
        <w:t>particular network deployment, this area can be a vendor specific network deployment area within the multi-vendor network environment.</w:t>
      </w:r>
      <w:r w:rsidR="00DF5DC2" w:rsidRPr="00DF5DC2">
        <w:t xml:space="preserve"> </w:t>
      </w:r>
      <w:r w:rsidR="00DF5DC2" w:rsidRPr="00BE45C0">
        <w:t xml:space="preserve">For example, for a particular radio network deployed by a specific vendor, one area may </w:t>
      </w:r>
      <w:r w:rsidR="00DF5DC2">
        <w:t>offer the specific AIML model for its supported</w:t>
      </w:r>
      <w:r w:rsidR="00DF5DC2" w:rsidRPr="00BE45C0">
        <w:t xml:space="preserve"> AI/ML function</w:t>
      </w:r>
      <w:r w:rsidR="00DF5DC2">
        <w:t>, according to the strategy of the vendor deploying the r</w:t>
      </w:r>
      <w:r w:rsidR="00DF5DC2" w:rsidRPr="00BE45C0">
        <w:t>adio network.</w:t>
      </w:r>
    </w:p>
    <w:p w14:paraId="1E53F85C" w14:textId="365BC03B" w:rsidR="00F12DF5" w:rsidRDefault="00D226E8" w:rsidP="00BE45C0">
      <w:r>
        <w:t>Depending on the change of the area</w:t>
      </w:r>
      <w:r w:rsidR="00560A91">
        <w:t xml:space="preserve"> during movement</w:t>
      </w:r>
      <w:r>
        <w:t>, the UE may need to update its AIML model or enable/disable the usage of the AIML functions, since different radio network area may offer diversified AIML capability based on the network deployment</w:t>
      </w:r>
      <w:r w:rsidR="00BE45C0" w:rsidRPr="00BE45C0">
        <w:t>.</w:t>
      </w:r>
      <w:r>
        <w:t xml:space="preserve"> In practice, for a portion of the radio network deployed by the same vendor, the AIML function may be switched on for performance observation before its massive deployment to all of the gNBs, which is especially true for the two-sided AIML model.  </w:t>
      </w:r>
      <w:r w:rsidR="00BE45C0" w:rsidRPr="00BE45C0">
        <w:t xml:space="preserve"> </w:t>
      </w:r>
    </w:p>
    <w:p w14:paraId="49F070A6" w14:textId="3A7A0752" w:rsidR="00D226E8" w:rsidRDefault="00D226E8" w:rsidP="00F12DF5">
      <w:pPr>
        <w:rPr>
          <w:lang w:val="en-US"/>
        </w:rPr>
      </w:pPr>
      <w:r>
        <w:rPr>
          <w:lang w:val="en-US"/>
        </w:rPr>
        <w:t xml:space="preserve">From </w:t>
      </w:r>
      <w:r w:rsidR="00560A91">
        <w:rPr>
          <w:lang w:val="en-US"/>
        </w:rPr>
        <w:t xml:space="preserve">the </w:t>
      </w:r>
      <w:r>
        <w:rPr>
          <w:lang w:val="en-US"/>
        </w:rPr>
        <w:t>UE perspective, it would be very important to check the area</w:t>
      </w:r>
      <w:r w:rsidR="00560A91">
        <w:rPr>
          <w:lang w:val="en-US"/>
        </w:rPr>
        <w:t xml:space="preserve"> that</w:t>
      </w:r>
      <w:r>
        <w:rPr>
          <w:lang w:val="en-US"/>
        </w:rPr>
        <w:t xml:space="preserve"> the serving cell belongs to and to perform necessary model download. This means </w:t>
      </w:r>
      <w:r w:rsidRPr="00D226E8">
        <w:rPr>
          <w:lang w:val="en-US"/>
        </w:rPr>
        <w:t>the UE needs to update its own model in order to function correctly if the UE intends to use such AIML model to communicate with the network</w:t>
      </w:r>
      <w:r>
        <w:rPr>
          <w:lang w:val="en-US"/>
        </w:rPr>
        <w:t xml:space="preserve">, </w:t>
      </w:r>
      <w:r w:rsidRPr="00D226E8">
        <w:rPr>
          <w:lang w:val="en-US"/>
        </w:rPr>
        <w:t xml:space="preserve">otherwise the UE and </w:t>
      </w:r>
      <w:r>
        <w:rPr>
          <w:lang w:val="en-US"/>
        </w:rPr>
        <w:t>the Network</w:t>
      </w:r>
      <w:r w:rsidR="00560A91">
        <w:rPr>
          <w:lang w:val="en-US"/>
        </w:rPr>
        <w:t xml:space="preserve"> may</w:t>
      </w:r>
      <w:r>
        <w:rPr>
          <w:lang w:val="en-US"/>
        </w:rPr>
        <w:t xml:space="preserve"> risk misalignment </w:t>
      </w:r>
      <w:r w:rsidRPr="00D226E8">
        <w:rPr>
          <w:lang w:val="en-US"/>
        </w:rPr>
        <w:t xml:space="preserve">on </w:t>
      </w:r>
      <w:r>
        <w:rPr>
          <w:lang w:val="en-US"/>
        </w:rPr>
        <w:t xml:space="preserve">the </w:t>
      </w:r>
      <w:r w:rsidRPr="00D226E8">
        <w:rPr>
          <w:lang w:val="en-US"/>
        </w:rPr>
        <w:t xml:space="preserve">AIML model for the </w:t>
      </w:r>
      <w:r w:rsidR="00560A91">
        <w:rPr>
          <w:lang w:val="en-US"/>
        </w:rPr>
        <w:t xml:space="preserve">same </w:t>
      </w:r>
      <w:r w:rsidRPr="00D226E8">
        <w:rPr>
          <w:lang w:val="en-US"/>
        </w:rPr>
        <w:t>function e.g., CSI feedback report</w:t>
      </w:r>
      <w:r w:rsidR="00514C8C">
        <w:rPr>
          <w:lang w:val="en-US"/>
        </w:rPr>
        <w:t xml:space="preserve"> and then AIML functions may not be able to execute</w:t>
      </w:r>
      <w:r w:rsidR="00560A91">
        <w:rPr>
          <w:lang w:val="en-US"/>
        </w:rPr>
        <w:t xml:space="preserve"> as expected</w:t>
      </w:r>
      <w:r w:rsidR="00514C8C">
        <w:rPr>
          <w:lang w:val="en-US"/>
        </w:rPr>
        <w:t xml:space="preserve">. </w:t>
      </w:r>
      <w:r>
        <w:rPr>
          <w:lang w:val="en-US"/>
        </w:rPr>
        <w:t xml:space="preserve"> </w:t>
      </w:r>
    </w:p>
    <w:p w14:paraId="720E56F8" w14:textId="7A763834" w:rsidR="00BE6926" w:rsidRDefault="009F59A3" w:rsidP="00F12DF5">
      <w:pPr>
        <w:rPr>
          <w:lang w:val="en-US"/>
        </w:rPr>
      </w:pPr>
      <w:r>
        <w:rPr>
          <w:lang w:val="en-US"/>
        </w:rPr>
        <w:t xml:space="preserve">The area based </w:t>
      </w:r>
      <w:r>
        <w:rPr>
          <w:lang w:eastAsia="ko-KR"/>
        </w:rPr>
        <w:t>model transfer</w:t>
      </w:r>
      <w:r w:rsidRPr="00D226E8">
        <w:rPr>
          <w:lang w:val="en-US"/>
        </w:rPr>
        <w:t xml:space="preserve"> </w:t>
      </w:r>
      <w:r>
        <w:rPr>
          <w:lang w:val="en-US"/>
        </w:rPr>
        <w:t>should be applicable to both RRC Connected UE and the UEs in</w:t>
      </w:r>
      <w:r w:rsidR="00D226E8" w:rsidRPr="00D226E8">
        <w:rPr>
          <w:lang w:val="en-US"/>
        </w:rPr>
        <w:t xml:space="preserve"> RRC_IDLE or RRC_I</w:t>
      </w:r>
      <w:r>
        <w:rPr>
          <w:lang w:val="en-US"/>
        </w:rPr>
        <w:t xml:space="preserve">NACTIVE. </w:t>
      </w:r>
    </w:p>
    <w:p w14:paraId="245710AA" w14:textId="3B270148" w:rsidR="009A5F79" w:rsidRDefault="009A5F79" w:rsidP="00F12DF5">
      <w:pPr>
        <w:rPr>
          <w:lang w:val="en-US"/>
        </w:rPr>
      </w:pPr>
    </w:p>
    <w:p w14:paraId="6268F17C" w14:textId="59A8D6F2" w:rsidR="009A5F79" w:rsidRDefault="009A5F79" w:rsidP="00F12DF5">
      <w:pPr>
        <w:rPr>
          <w:b/>
          <w:bCs/>
        </w:rPr>
      </w:pPr>
      <w:r w:rsidRPr="009A5F79">
        <w:rPr>
          <w:b/>
          <w:bCs/>
          <w:lang w:val="en-US"/>
        </w:rPr>
        <w:t xml:space="preserve">Proposal-1: </w:t>
      </w:r>
      <w:r w:rsidRPr="009A5F79">
        <w:rPr>
          <w:b/>
          <w:bCs/>
        </w:rPr>
        <w:t>The area specific AIML model is supported for the AIML use cases</w:t>
      </w:r>
    </w:p>
    <w:p w14:paraId="3D4ADAA1" w14:textId="36A41B6D" w:rsidR="009A5F79" w:rsidRDefault="009A5F79" w:rsidP="00F12DF5">
      <w:pPr>
        <w:rPr>
          <w:b/>
          <w:bCs/>
        </w:rPr>
      </w:pPr>
      <w:r w:rsidRPr="009A5F79">
        <w:rPr>
          <w:b/>
          <w:bCs/>
          <w:lang w:val="en-US"/>
        </w:rPr>
        <w:lastRenderedPageBreak/>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50BCE4BC" w14:textId="0917A11B" w:rsidR="009A5F79" w:rsidRDefault="009A5F79" w:rsidP="00F12DF5">
      <w:pPr>
        <w:rPr>
          <w:b/>
          <w:bCs/>
        </w:rPr>
      </w:pPr>
    </w:p>
    <w:p w14:paraId="6A8C3F47" w14:textId="00C81857" w:rsidR="009A5F79" w:rsidRDefault="009A5F79" w:rsidP="00F12DF5">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70A1C536" w14:textId="77777777" w:rsidR="009A5F79" w:rsidRDefault="009A5F79" w:rsidP="00F12DF5">
      <w:pPr>
        <w:rPr>
          <w:b/>
          <w:bCs/>
        </w:rPr>
      </w:pPr>
    </w:p>
    <w:p w14:paraId="2AFE0C9D" w14:textId="28FE9124" w:rsidR="009A5F79" w:rsidRDefault="009A5F79" w:rsidP="00F12DF5">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07492251" w14:textId="77777777" w:rsidR="009A5F79" w:rsidRPr="009A5F79" w:rsidRDefault="009A5F79" w:rsidP="00F12DF5">
      <w:pPr>
        <w:rPr>
          <w:b/>
          <w:bCs/>
        </w:rPr>
      </w:pPr>
    </w:p>
    <w:p w14:paraId="2002ADA8" w14:textId="717CFB14" w:rsidR="00BE6926" w:rsidRDefault="00BE6926" w:rsidP="00BE6926">
      <w:pPr>
        <w:pStyle w:val="Heading1"/>
      </w:pPr>
      <w:r>
        <w:rPr>
          <w:lang w:eastAsia="ko-KR"/>
        </w:rPr>
        <w:t>Down-selection of model transfer method</w:t>
      </w:r>
    </w:p>
    <w:p w14:paraId="58A2BBA5" w14:textId="566DBAE1" w:rsidR="007015F4" w:rsidRDefault="007015F4" w:rsidP="007015F4">
      <w:pPr>
        <w:pStyle w:val="Heading2"/>
        <w:tabs>
          <w:tab w:val="clear" w:pos="1001"/>
        </w:tabs>
        <w:ind w:left="576"/>
        <w:rPr>
          <w:lang w:eastAsia="ko-KR"/>
        </w:rPr>
      </w:pPr>
      <w:r w:rsidRPr="007015F4">
        <w:rPr>
          <w:lang w:eastAsia="ko-KR"/>
        </w:rPr>
        <w:t xml:space="preserve">RRC signalling </w:t>
      </w:r>
      <w:r w:rsidR="00F37DAE">
        <w:rPr>
          <w:lang w:eastAsia="ko-KR"/>
        </w:rPr>
        <w:t>and</w:t>
      </w:r>
      <w:r w:rsidRPr="007015F4">
        <w:rPr>
          <w:lang w:eastAsia="ko-KR"/>
        </w:rPr>
        <w:t xml:space="preserve"> DRB based AIML model transfer</w:t>
      </w:r>
    </w:p>
    <w:p w14:paraId="62848AE9" w14:textId="7A682727" w:rsidR="005A60E4" w:rsidRDefault="005A60E4" w:rsidP="00BE6926">
      <w:pPr>
        <w:spacing w:after="0"/>
        <w:rPr>
          <w:lang w:eastAsia="ko-KR"/>
        </w:rPr>
      </w:pPr>
      <w:r>
        <w:rPr>
          <w:rFonts w:eastAsia="Malgun Gothic"/>
          <w:iCs/>
          <w:lang w:eastAsia="ko-KR"/>
        </w:rPr>
        <w:t xml:space="preserve">Even though, many </w:t>
      </w:r>
      <w:r>
        <w:rPr>
          <w:lang w:eastAsia="ko-KR"/>
        </w:rPr>
        <w:t>model transfer method has been identified, we suggest that the discussion at RAN2 should focus on the evaluation of the model transfer method that have air interface impact and leave the discussion on other solution</w:t>
      </w:r>
      <w:r w:rsidR="00CD04E5">
        <w:rPr>
          <w:lang w:eastAsia="ko-KR"/>
        </w:rPr>
        <w:t>s</w:t>
      </w:r>
      <w:r>
        <w:rPr>
          <w:lang w:eastAsia="ko-KR"/>
        </w:rPr>
        <w:t xml:space="preserve"> to other Work Group (e.g. SA2). </w:t>
      </w:r>
    </w:p>
    <w:p w14:paraId="63AA1ECF" w14:textId="106CDBD2" w:rsidR="005A60E4" w:rsidRDefault="005A60E4" w:rsidP="00BE6926">
      <w:pPr>
        <w:spacing w:after="0"/>
        <w:rPr>
          <w:lang w:eastAsia="ko-KR"/>
        </w:rPr>
      </w:pPr>
    </w:p>
    <w:p w14:paraId="3B39BAFD" w14:textId="6F1C4CCA" w:rsidR="005A60E4" w:rsidRDefault="005A60E4" w:rsidP="00BE6926">
      <w:pPr>
        <w:spacing w:after="0"/>
        <w:rPr>
          <w:lang w:eastAsia="ko-KR"/>
        </w:rPr>
      </w:pPr>
      <w:r>
        <w:rPr>
          <w:lang w:eastAsia="ko-KR"/>
        </w:rPr>
        <w:t>From RAN2 perspective, the following two solutions should be further evaluated towards a potential down-selection among all of the model transfer method</w:t>
      </w:r>
      <w:r w:rsidR="00CD04E5">
        <w:rPr>
          <w:lang w:eastAsia="ko-KR"/>
        </w:rPr>
        <w:t>s</w:t>
      </w:r>
      <w:r>
        <w:rPr>
          <w:lang w:eastAsia="ko-KR"/>
        </w:rPr>
        <w:t xml:space="preserve"> on the table, since </w:t>
      </w:r>
      <w:r w:rsidRPr="005A60E4">
        <w:rPr>
          <w:lang w:eastAsia="ko-KR"/>
        </w:rPr>
        <w:t>RRC signalling</w:t>
      </w:r>
      <w:r>
        <w:rPr>
          <w:lang w:eastAsia="ko-KR"/>
        </w:rPr>
        <w:t xml:space="preserve"> and user plane</w:t>
      </w:r>
      <w:r w:rsidR="00CD04E5">
        <w:rPr>
          <w:lang w:eastAsia="ko-KR"/>
        </w:rPr>
        <w:t xml:space="preserve"> (air interface)</w:t>
      </w:r>
      <w:r>
        <w:rPr>
          <w:lang w:eastAsia="ko-KR"/>
        </w:rPr>
        <w:t xml:space="preserve"> based approach requires the direct support from the L2/L3 protocol stack managed by RAN2:   </w:t>
      </w:r>
    </w:p>
    <w:p w14:paraId="5CCA2273" w14:textId="77777777" w:rsidR="005A60E4" w:rsidRDefault="005A60E4" w:rsidP="00BE6926">
      <w:pPr>
        <w:spacing w:after="0"/>
        <w:rPr>
          <w:lang w:eastAsia="ko-KR"/>
        </w:rPr>
      </w:pPr>
    </w:p>
    <w:p w14:paraId="41A7F209"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738E2FBD"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C1A226F" w14:textId="77777777" w:rsidR="005A60E4" w:rsidRDefault="005A60E4" w:rsidP="00BE6926">
      <w:pPr>
        <w:spacing w:after="0"/>
        <w:rPr>
          <w:rFonts w:eastAsia="Malgun Gothic"/>
          <w:iCs/>
          <w:lang w:eastAsia="ko-KR"/>
        </w:rPr>
      </w:pPr>
    </w:p>
    <w:p w14:paraId="34F6B864" w14:textId="7D13E4D4" w:rsidR="00861760" w:rsidRDefault="00861760" w:rsidP="00BE6926">
      <w:pPr>
        <w:spacing w:after="0"/>
        <w:rPr>
          <w:rFonts w:eastAsia="Malgun Gothic"/>
          <w:iCs/>
          <w:lang w:eastAsia="ko-KR"/>
        </w:rPr>
      </w:pPr>
      <w:r>
        <w:rPr>
          <w:rFonts w:eastAsia="Malgun Gothic"/>
          <w:iCs/>
          <w:lang w:eastAsia="ko-KR"/>
        </w:rPr>
        <w:t xml:space="preserve">However, it would be highlighted that the discussion for above two solutions actually assumes the AIML model storage at the gNB. This is like </w:t>
      </w:r>
      <w:r w:rsidR="00BE6926">
        <w:rPr>
          <w:rFonts w:eastAsia="Malgun Gothic"/>
          <w:iCs/>
          <w:lang w:eastAsia="ko-KR"/>
        </w:rPr>
        <w:t>d</w:t>
      </w:r>
      <w:r w:rsidR="00BE6926" w:rsidRPr="009E6745">
        <w:rPr>
          <w:rFonts w:eastAsia="Malgun Gothic"/>
          <w:iCs/>
          <w:lang w:eastAsia="ko-KR"/>
        </w:rPr>
        <w:t xml:space="preserve">istributed </w:t>
      </w:r>
      <w:r w:rsidR="00BE6926">
        <w:rPr>
          <w:rFonts w:eastAsia="Malgun Gothic"/>
          <w:iCs/>
          <w:lang w:eastAsia="ko-KR"/>
        </w:rPr>
        <w:t xml:space="preserve">manner based AIML model </w:t>
      </w:r>
      <w:r>
        <w:rPr>
          <w:rFonts w:eastAsia="Malgun Gothic"/>
          <w:iCs/>
          <w:lang w:eastAsia="ko-KR"/>
        </w:rPr>
        <w:t>storage</w:t>
      </w:r>
      <w:r w:rsidR="00BE6926">
        <w:rPr>
          <w:rFonts w:eastAsia="Malgun Gothic"/>
          <w:iCs/>
          <w:lang w:eastAsia="ko-KR"/>
        </w:rPr>
        <w:t xml:space="preserve">, the </w:t>
      </w:r>
      <w:r>
        <w:rPr>
          <w:rFonts w:eastAsia="Malgun Gothic"/>
          <w:iCs/>
          <w:lang w:eastAsia="ko-KR"/>
        </w:rPr>
        <w:t>stored AIML</w:t>
      </w:r>
      <w:r w:rsidR="00BE6926">
        <w:rPr>
          <w:rFonts w:eastAsia="Malgun Gothic"/>
          <w:iCs/>
          <w:lang w:eastAsia="ko-KR"/>
        </w:rPr>
        <w:t xml:space="preserve"> model can be seen as a sort of data</w:t>
      </w:r>
      <w:r>
        <w:rPr>
          <w:rFonts w:eastAsia="Malgun Gothic"/>
          <w:iCs/>
          <w:lang w:eastAsia="ko-KR"/>
        </w:rPr>
        <w:t xml:space="preserve">, which can be </w:t>
      </w:r>
      <w:r w:rsidR="00BE6926">
        <w:rPr>
          <w:rFonts w:eastAsia="Malgun Gothic"/>
          <w:iCs/>
          <w:lang w:eastAsia="ko-KR"/>
        </w:rPr>
        <w:t>transmitted from gNB to the UE</w:t>
      </w:r>
      <w:r>
        <w:rPr>
          <w:rFonts w:eastAsia="Malgun Gothic"/>
          <w:iCs/>
          <w:lang w:eastAsia="ko-KR"/>
        </w:rPr>
        <w:t xml:space="preserve"> via SRB or DRB</w:t>
      </w:r>
      <w:r w:rsidR="00BE6926">
        <w:rPr>
          <w:rFonts w:eastAsia="Malgun Gothic"/>
          <w:iCs/>
          <w:lang w:eastAsia="ko-KR"/>
        </w:rPr>
        <w:t xml:space="preserve">. </w:t>
      </w:r>
    </w:p>
    <w:p w14:paraId="7F3E95D8" w14:textId="1F0770FD" w:rsidR="00AE32F4" w:rsidRDefault="00AE32F4" w:rsidP="00BE6926">
      <w:pPr>
        <w:spacing w:after="0"/>
        <w:rPr>
          <w:rFonts w:eastAsia="Malgun Gothic"/>
          <w:iCs/>
          <w:lang w:eastAsia="ko-KR"/>
        </w:rPr>
      </w:pPr>
    </w:p>
    <w:p w14:paraId="7B865493" w14:textId="5048F3BD" w:rsidR="00AE32F4" w:rsidRDefault="00AE32F4" w:rsidP="00BE6926">
      <w:pPr>
        <w:spacing w:after="0"/>
        <w:rPr>
          <w:rFonts w:eastAsia="Malgun Gothic"/>
          <w:iCs/>
          <w:lang w:eastAsia="ko-KR"/>
        </w:rPr>
      </w:pPr>
      <w:r>
        <w:rPr>
          <w:rFonts w:eastAsia="Malgun Gothic"/>
          <w:iCs/>
          <w:lang w:eastAsia="ko-KR"/>
        </w:rPr>
        <w:t>Logically, as long as the gNB hold</w:t>
      </w:r>
      <w:r w:rsidR="00754BC2">
        <w:rPr>
          <w:rFonts w:eastAsia="Malgun Gothic"/>
          <w:iCs/>
          <w:lang w:eastAsia="ko-KR"/>
        </w:rPr>
        <w:t>s</w:t>
      </w:r>
      <w:r>
        <w:rPr>
          <w:rFonts w:eastAsia="Malgun Gothic"/>
          <w:iCs/>
          <w:lang w:eastAsia="ko-KR"/>
        </w:rPr>
        <w:t xml:space="preserve"> the AIML model, it would be very easy for gNB to initiate AIML model transfer to the UE via the existing RRC message or new RRC message. This solution is at least feasible for the AIML model transfer with small size. </w:t>
      </w:r>
      <w:r>
        <w:t xml:space="preserve">Generally speaking, model transfer by signalling (i.e., CP) has more high level reliability and priority, but the size of model is a key disadvantage. When considering the existing RRC segment mechanism, 45KB is the maximum signalling transfer size. This </w:t>
      </w:r>
      <w:r w:rsidR="00754BC2">
        <w:t xml:space="preserve">solution </w:t>
      </w:r>
      <w:r>
        <w:t xml:space="preserve">may not </w:t>
      </w:r>
      <w:r w:rsidR="00754BC2">
        <w:t xml:space="preserve">be </w:t>
      </w:r>
      <w:r>
        <w:t xml:space="preserve">suitable for the </w:t>
      </w:r>
      <w:r w:rsidR="00754BC2">
        <w:t xml:space="preserve">AIML </w:t>
      </w:r>
      <w:r>
        <w:t>model</w:t>
      </w:r>
      <w:r w:rsidR="00754BC2">
        <w:t>,</w:t>
      </w:r>
      <w:r>
        <w:t xml:space="preserve">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w:t>
      </w:r>
      <w:r w:rsidR="00754BC2">
        <w:rPr>
          <w:color w:val="000000"/>
        </w:rPr>
        <w:t xml:space="preserve">can </w:t>
      </w:r>
      <w:r>
        <w:rPr>
          <w:color w:val="000000"/>
        </w:rPr>
        <w:t xml:space="preserve">expand the segmentation mechanism at Rel-18) before transmission over the air interface, which may also present overwhelming effect to other RRC messages. </w:t>
      </w:r>
    </w:p>
    <w:p w14:paraId="18A52341" w14:textId="77777777" w:rsidR="00861760" w:rsidRDefault="00861760" w:rsidP="00BE6926">
      <w:pPr>
        <w:spacing w:after="0"/>
        <w:rPr>
          <w:rFonts w:eastAsia="Malgun Gothic"/>
          <w:iCs/>
          <w:lang w:eastAsia="ko-KR"/>
        </w:rPr>
      </w:pPr>
    </w:p>
    <w:p w14:paraId="47AC43C6" w14:textId="4FA89C51" w:rsidR="00BE6926" w:rsidRDefault="00AE32F4" w:rsidP="00AE32F4">
      <w:pPr>
        <w:spacing w:after="0"/>
      </w:pPr>
      <w:r>
        <w:rPr>
          <w:rFonts w:eastAsia="Malgun Gothic"/>
          <w:iCs/>
          <w:lang w:eastAsia="ko-KR"/>
        </w:rPr>
        <w:t xml:space="preserve">Alternatively, to support big size based AIML model transfer, </w:t>
      </w:r>
      <w:r>
        <w:t>the data based transfer (i.e., UP based solution) could be considered and in practice,</w:t>
      </w:r>
      <w:r>
        <w:rPr>
          <w:rFonts w:eastAsia="Malgun Gothic"/>
          <w:iCs/>
          <w:lang w:eastAsia="ko-KR"/>
        </w:rPr>
        <w:t xml:space="preserve"> the AIML model data</w:t>
      </w:r>
      <w:r w:rsidR="00BE6926">
        <w:rPr>
          <w:rFonts w:eastAsia="Malgun Gothic"/>
          <w:iCs/>
          <w:lang w:eastAsia="ko-KR"/>
        </w:rPr>
        <w:t xml:space="preserve"> can be carried by data radio bearer</w:t>
      </w:r>
      <w:r>
        <w:rPr>
          <w:rFonts w:eastAsia="Malgun Gothic"/>
          <w:iCs/>
          <w:lang w:eastAsia="ko-KR"/>
        </w:rPr>
        <w:t xml:space="preserve">. Data based transmission </w:t>
      </w:r>
      <w:r w:rsidR="00BE6926">
        <w:t xml:space="preserve">is suitable for big size model </w:t>
      </w:r>
      <w:r>
        <w:t xml:space="preserve">transfer, </w:t>
      </w:r>
      <w:r w:rsidR="00BE6926">
        <w:t xml:space="preserve">and it can also handle data interruption well. However, </w:t>
      </w:r>
      <w:r>
        <w:t>for the DRB based model transfer,</w:t>
      </w:r>
      <w:r w:rsidR="00BE6926">
        <w:t xml:space="preserve"> it is not clear how such transfer </w:t>
      </w:r>
      <w:r>
        <w:t>path</w:t>
      </w:r>
      <w:r w:rsidR="00BE6926" w:rsidRPr="00212B0B">
        <w:t xml:space="preserve"> </w:t>
      </w:r>
      <w:r w:rsidR="00BE6926">
        <w:t>is established. In legacy UP transmission, the path is established involving 5GC/UPF,</w:t>
      </w:r>
      <w:r w:rsidR="00754BC2">
        <w:t xml:space="preserve"> and</w:t>
      </w:r>
      <w:r w:rsidR="00BE6926">
        <w:t xml:space="preserve"> gNB </w:t>
      </w:r>
      <w:r>
        <w:t>cannot</w:t>
      </w:r>
      <w:r w:rsidR="00BE6926">
        <w:t xml:space="preserve"> directly establish a UP channel to transfer the data generated by itself. </w:t>
      </w:r>
      <w:r>
        <w:t xml:space="preserve">There is a QoS management issue, since in legacy traffic transmission, the gNB follows the QoS parameters of QoS flow to provide the corresponding </w:t>
      </w:r>
      <w:r w:rsidR="00386F03">
        <w:t>air interface mechanism to support the required reliability and latency. If a</w:t>
      </w:r>
      <w:r w:rsidR="00754BC2">
        <w:t>n</w:t>
      </w:r>
      <w:r w:rsidR="00386F03">
        <w:t xml:space="preserve"> isolated DRB is established between gNB and the UE, the QoS parameter for such DRB should be clarified for model transfer. </w:t>
      </w:r>
      <w:r w:rsidR="00F46992">
        <w:t xml:space="preserve">The corresponding work may be subject to SA2 and a LS should be sent for such liaison. </w:t>
      </w:r>
      <w:r w:rsidR="00386F03">
        <w:t xml:space="preserve"> </w:t>
      </w:r>
    </w:p>
    <w:p w14:paraId="742E1D38" w14:textId="2823E455" w:rsidR="00AE32F4" w:rsidRDefault="00AE32F4" w:rsidP="00AE32F4">
      <w:pPr>
        <w:spacing w:after="0"/>
      </w:pPr>
    </w:p>
    <w:p w14:paraId="2303D0A6" w14:textId="326AFBD0" w:rsidR="00D0721B" w:rsidRDefault="00D0721B" w:rsidP="00BE6926">
      <w:r>
        <w:rPr>
          <w:color w:val="000000" w:themeColor="text1"/>
        </w:rPr>
        <w:t>Considering t</w:t>
      </w:r>
      <w:r w:rsidR="00BE6926" w:rsidRPr="00212B0B">
        <w:rPr>
          <w:color w:val="000000" w:themeColor="text1"/>
        </w:rPr>
        <w:t>he pros and cons for CP/UP based solution</w:t>
      </w:r>
      <w:r>
        <w:rPr>
          <w:color w:val="000000" w:themeColor="text1"/>
        </w:rPr>
        <w:t xml:space="preserve">, </w:t>
      </w:r>
      <w:r w:rsidR="00754BC2">
        <w:rPr>
          <w:color w:val="000000" w:themeColor="text1"/>
        </w:rPr>
        <w:t>they both have merit and shor</w:t>
      </w:r>
      <w:r w:rsidR="007E2F5B">
        <w:rPr>
          <w:color w:val="000000" w:themeColor="text1"/>
        </w:rPr>
        <w:t>t</w:t>
      </w:r>
      <w:r w:rsidR="00754BC2">
        <w:rPr>
          <w:color w:val="000000" w:themeColor="text1"/>
        </w:rPr>
        <w:t xml:space="preserve">age and may be useful in different scenarios, then </w:t>
      </w:r>
      <w:r>
        <w:rPr>
          <w:color w:val="000000" w:themeColor="text1"/>
        </w:rPr>
        <w:t xml:space="preserve">we suggest to </w:t>
      </w:r>
      <w:r w:rsidR="00754BC2">
        <w:rPr>
          <w:color w:val="000000" w:themeColor="text1"/>
        </w:rPr>
        <w:t xml:space="preserve">not </w:t>
      </w:r>
      <w:r>
        <w:rPr>
          <w:color w:val="000000" w:themeColor="text1"/>
        </w:rPr>
        <w:t>exclude these two solutions</w:t>
      </w:r>
      <w:r w:rsidR="00754BC2">
        <w:rPr>
          <w:color w:val="000000" w:themeColor="text1"/>
        </w:rPr>
        <w:t xml:space="preserve"> from each other</w:t>
      </w:r>
      <w:r>
        <w:rPr>
          <w:color w:val="000000" w:themeColor="text1"/>
        </w:rPr>
        <w:t xml:space="preserve">. </w:t>
      </w:r>
      <w:r w:rsidR="00754BC2">
        <w:rPr>
          <w:color w:val="000000" w:themeColor="text1"/>
        </w:rPr>
        <w:t>Instead, w</w:t>
      </w:r>
      <w:r>
        <w:rPr>
          <w:color w:val="000000" w:themeColor="text1"/>
        </w:rPr>
        <w:t xml:space="preserve">e need also to discuss the co-existence of both solutions. In this case, </w:t>
      </w:r>
      <w:r>
        <w:t xml:space="preserve">gNB may be able to download the AIML model to the UE via both approach, and depending on the AIML model size, or other necessary criteria, the gNB may decide one of the approach to initiate a model transfer to the UE. In addition, different gNB with different capability may support different approach, depending on the AIML function it supports. </w:t>
      </w:r>
    </w:p>
    <w:p w14:paraId="3B0C57FD" w14:textId="77777777" w:rsidR="00BE6926" w:rsidRDefault="00BE6926" w:rsidP="00BE6926"/>
    <w:p w14:paraId="63985109" w14:textId="3FF07B45" w:rsidR="00BE6926" w:rsidRDefault="00BE6926" w:rsidP="00BE6926">
      <w:pPr>
        <w:jc w:val="center"/>
      </w:pPr>
    </w:p>
    <w:p w14:paraId="6569B516" w14:textId="77777777" w:rsidR="00BE6926" w:rsidRDefault="00BE6926" w:rsidP="00BE6926">
      <w:pPr>
        <w:jc w:val="center"/>
      </w:pPr>
    </w:p>
    <w:p w14:paraId="0EDFC03F" w14:textId="77777777" w:rsidR="00BE6926" w:rsidRDefault="00BE6926" w:rsidP="00BE6926">
      <w:pPr>
        <w:jc w:val="center"/>
      </w:pPr>
    </w:p>
    <w:p w14:paraId="38DEF4EC" w14:textId="4D4B3B98" w:rsidR="00BE6926" w:rsidRDefault="00BE6926" w:rsidP="00BE6926">
      <w:pPr>
        <w:pStyle w:val="B1"/>
        <w:ind w:left="0" w:firstLine="0"/>
        <w:rPr>
          <w:b/>
        </w:rPr>
      </w:pPr>
      <w:r>
        <w:rPr>
          <w:b/>
        </w:rPr>
        <w:t>Proposal-</w:t>
      </w:r>
      <w:r w:rsidR="00806A92">
        <w:rPr>
          <w:b/>
        </w:rPr>
        <w:t>5</w:t>
      </w:r>
      <w:r>
        <w:rPr>
          <w:b/>
        </w:rPr>
        <w:t xml:space="preserve">: RAN2 is suggested to </w:t>
      </w:r>
      <w:r w:rsidR="00806A92">
        <w:rPr>
          <w:b/>
        </w:rPr>
        <w:t xml:space="preserve">focus on the evaluation on the following air interface </w:t>
      </w:r>
      <w:r>
        <w:rPr>
          <w:b/>
        </w:rPr>
        <w:t>based AIML model transfer solution</w:t>
      </w:r>
      <w:r w:rsidR="00806A92">
        <w:rPr>
          <w:b/>
        </w:rPr>
        <w:t>s</w:t>
      </w:r>
      <w:r>
        <w:rPr>
          <w:b/>
        </w:rPr>
        <w:t>.</w:t>
      </w:r>
    </w:p>
    <w:p w14:paraId="6ACCA911"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487EF3B3"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7420527" w14:textId="77777777" w:rsidR="00806A92" w:rsidRPr="00806A92" w:rsidRDefault="00806A92" w:rsidP="00BE6926">
      <w:pPr>
        <w:pStyle w:val="B1"/>
        <w:ind w:left="0" w:firstLine="0"/>
        <w:rPr>
          <w:b/>
          <w:bCs/>
        </w:rPr>
      </w:pPr>
    </w:p>
    <w:p w14:paraId="225255F5" w14:textId="08F116A8" w:rsidR="0032078E" w:rsidRDefault="0032078E" w:rsidP="0032078E">
      <w:pPr>
        <w:pStyle w:val="B1"/>
        <w:ind w:left="0" w:firstLine="0"/>
        <w:rPr>
          <w:b/>
        </w:rPr>
      </w:pPr>
      <w:r>
        <w:rPr>
          <w:b/>
        </w:rPr>
        <w:t xml:space="preserve">Proposal-6: </w:t>
      </w:r>
      <w:r w:rsidRPr="0032078E">
        <w:rPr>
          <w:b/>
        </w:rPr>
        <w:t xml:space="preserve">RRC signalling </w:t>
      </w:r>
      <w:r>
        <w:rPr>
          <w:b/>
        </w:rPr>
        <w:t>is adopted for small size AIML model transfer</w:t>
      </w:r>
      <w:r w:rsidR="00AA52EB">
        <w:rPr>
          <w:b/>
        </w:rPr>
        <w:t xml:space="preserve"> (e.g. less than 45KB)</w:t>
      </w:r>
      <w:r>
        <w:rPr>
          <w:b/>
        </w:rPr>
        <w:t xml:space="preserve"> and </w:t>
      </w:r>
      <w:r w:rsidR="00AA52EB">
        <w:rPr>
          <w:b/>
        </w:rPr>
        <w:t>DRB is adopted for big size AIML model transfer</w:t>
      </w:r>
      <w:r>
        <w:rPr>
          <w:b/>
        </w:rPr>
        <w:t>.</w:t>
      </w:r>
    </w:p>
    <w:p w14:paraId="29697757" w14:textId="2B2B975F" w:rsidR="00AA52EB" w:rsidRDefault="00AA52EB" w:rsidP="00AA52EB">
      <w:pPr>
        <w:pStyle w:val="B1"/>
        <w:ind w:left="0" w:firstLine="0"/>
        <w:rPr>
          <w:b/>
        </w:rPr>
      </w:pPr>
      <w:r>
        <w:rPr>
          <w:b/>
        </w:rPr>
        <w:t>Proposal-7: LS to SA2 on the QoS parameter setting for the DRB used for AIML model transfer.</w:t>
      </w:r>
    </w:p>
    <w:p w14:paraId="61C1379A" w14:textId="0F0D4016" w:rsidR="00AA52EB" w:rsidRDefault="00AA52EB" w:rsidP="00AA52EB">
      <w:pPr>
        <w:pStyle w:val="B1"/>
        <w:ind w:left="0" w:firstLine="0"/>
        <w:rPr>
          <w:b/>
        </w:rPr>
      </w:pPr>
      <w:r>
        <w:rPr>
          <w:b/>
        </w:rPr>
        <w:t>Proposal-</w:t>
      </w:r>
      <w:r w:rsidR="007F1DD7">
        <w:rPr>
          <w:b/>
        </w:rPr>
        <w:t>8</w:t>
      </w:r>
      <w:r>
        <w:rPr>
          <w:b/>
        </w:rPr>
        <w:t xml:space="preserve">: </w:t>
      </w:r>
      <w:r w:rsidR="00886466">
        <w:rPr>
          <w:b/>
        </w:rPr>
        <w:t>RAN2 to discuss how</w:t>
      </w:r>
      <w:r w:rsidR="007F1DD7">
        <w:rPr>
          <w:b/>
        </w:rPr>
        <w:t xml:space="preserve"> </w:t>
      </w:r>
      <w:r w:rsidR="00143F02">
        <w:rPr>
          <w:b/>
        </w:rPr>
        <w:t>to</w:t>
      </w:r>
      <w:r w:rsidR="007F1DD7">
        <w:rPr>
          <w:b/>
        </w:rPr>
        <w:t xml:space="preserve"> determine the</w:t>
      </w:r>
      <w:r w:rsidR="007F1DD7" w:rsidRPr="007F1DD7">
        <w:rPr>
          <w:b/>
        </w:rPr>
        <w:t xml:space="preserve"> </w:t>
      </w:r>
      <w:r w:rsidR="00143F02">
        <w:rPr>
          <w:b/>
        </w:rPr>
        <w:t>AIML model transfer</w:t>
      </w:r>
      <w:r w:rsidR="00143F02" w:rsidRPr="0032078E">
        <w:rPr>
          <w:b/>
        </w:rPr>
        <w:t xml:space="preserve"> </w:t>
      </w:r>
      <w:r w:rsidR="00143F02">
        <w:rPr>
          <w:b/>
        </w:rPr>
        <w:t>method (</w:t>
      </w:r>
      <w:r w:rsidR="007F1DD7" w:rsidRPr="0032078E">
        <w:rPr>
          <w:b/>
        </w:rPr>
        <w:t>RRC signalling</w:t>
      </w:r>
      <w:r w:rsidR="007F1DD7">
        <w:rPr>
          <w:b/>
        </w:rPr>
        <w:t xml:space="preserve"> or DRB based</w:t>
      </w:r>
      <w:r w:rsidR="00143F02">
        <w:rPr>
          <w:b/>
        </w:rPr>
        <w:t xml:space="preserve">) for </w:t>
      </w:r>
      <w:r w:rsidR="007F1DD7">
        <w:rPr>
          <w:b/>
        </w:rPr>
        <w:t>model transfer</w:t>
      </w:r>
      <w:r w:rsidR="00886466">
        <w:rPr>
          <w:b/>
        </w:rPr>
        <w:t xml:space="preserve"> to the UE</w:t>
      </w:r>
      <w:r>
        <w:rPr>
          <w:b/>
        </w:rPr>
        <w:t>.</w:t>
      </w:r>
    </w:p>
    <w:p w14:paraId="3B106CA3" w14:textId="3B908313" w:rsidR="00F12DF5" w:rsidRDefault="00F12DF5" w:rsidP="00F12DF5"/>
    <w:p w14:paraId="70318B66" w14:textId="77777777" w:rsidR="007015F4" w:rsidRDefault="007015F4" w:rsidP="007015F4">
      <w:pPr>
        <w:pStyle w:val="Heading2"/>
        <w:tabs>
          <w:tab w:val="clear" w:pos="1001"/>
        </w:tabs>
        <w:ind w:left="576"/>
        <w:rPr>
          <w:lang w:eastAsia="ko-KR"/>
        </w:rPr>
      </w:pPr>
      <w:r>
        <w:rPr>
          <w:lang w:eastAsia="ko-KR"/>
        </w:rPr>
        <w:t>Failure handling for Model transfer</w:t>
      </w:r>
    </w:p>
    <w:p w14:paraId="3201470C" w14:textId="5A3A18AC" w:rsidR="007015F4" w:rsidRDefault="00936EDD" w:rsidP="00936EDD">
      <w:r>
        <w:t xml:space="preserve">When the </w:t>
      </w:r>
      <w:r w:rsidRPr="00936EDD">
        <w:t>UE downloads the AIML model from the network but experiences Radio Link Failure</w:t>
      </w:r>
      <w:r>
        <w:t xml:space="preserve">, the </w:t>
      </w:r>
      <w:r w:rsidRPr="00936EDD">
        <w:t>UE</w:t>
      </w:r>
      <w:r>
        <w:t xml:space="preserve"> is supposed to r</w:t>
      </w:r>
      <w:r w:rsidRPr="00936EDD">
        <w:t xml:space="preserve">econnect with </w:t>
      </w:r>
      <w:r w:rsidR="00F54A29">
        <w:t xml:space="preserve">a </w:t>
      </w:r>
      <w:r w:rsidRPr="00936EDD">
        <w:t>cell via RRC reestablishment</w:t>
      </w:r>
      <w:r>
        <w:t xml:space="preserve"> and then the </w:t>
      </w:r>
      <w:r w:rsidRPr="00936EDD">
        <w:t>UE is expected to continue the previous AIML model transfer</w:t>
      </w:r>
      <w:r>
        <w:t xml:space="preserve">. </w:t>
      </w:r>
      <w:r w:rsidR="00F54A29">
        <w:t xml:space="preserve">In this discussion, we assume the UE be able to recover the radio link with the same </w:t>
      </w:r>
      <w:r w:rsidR="00F54A29" w:rsidRPr="00936EDD">
        <w:t>cell</w:t>
      </w:r>
      <w:r w:rsidR="00F54A29">
        <w:t xml:space="preserve"> or same base station, and leave other cases for further study.  </w:t>
      </w:r>
    </w:p>
    <w:p w14:paraId="5AAC4544" w14:textId="77777777" w:rsidR="00936EDD" w:rsidRDefault="00936EDD" w:rsidP="00936EDD"/>
    <w:p w14:paraId="035DEF38" w14:textId="5A0B4BA4" w:rsidR="00936EDD" w:rsidRPr="00936EDD" w:rsidRDefault="00936EDD" w:rsidP="00936EDD">
      <w:pPr>
        <w:rPr>
          <w:b/>
          <w:bCs/>
        </w:rPr>
      </w:pPr>
      <w:r w:rsidRPr="00936EDD">
        <w:rPr>
          <w:b/>
          <w:bCs/>
        </w:rPr>
        <w:t>Case-1: UE downloads the AIML model via RRC messages</w:t>
      </w:r>
    </w:p>
    <w:p w14:paraId="2FD92B58" w14:textId="5257855E" w:rsidR="00936EDD" w:rsidRPr="00936EDD" w:rsidRDefault="00F54A29" w:rsidP="00936EDD">
      <w:r>
        <w:t>As discussed in the previous session, in case of RRC message AIML model transfer, t</w:t>
      </w:r>
      <w:r w:rsidR="00936EDD" w:rsidRPr="00936EDD">
        <w:t>he RRC segmentation may occur for AIML model transfer.</w:t>
      </w:r>
      <w:r>
        <w:t xml:space="preserve"> </w:t>
      </w:r>
      <w:r w:rsidR="00936EDD" w:rsidRPr="00936EDD">
        <w:t xml:space="preserve">The RRC Segments number for AIML model transfer may be put into the RRC context, which will be known by both UE and gNB. </w:t>
      </w:r>
    </w:p>
    <w:p w14:paraId="48D7A5CC" w14:textId="426C27C0" w:rsidR="00936EDD" w:rsidRPr="00936EDD" w:rsidRDefault="00936EDD" w:rsidP="00936EDD">
      <w:r w:rsidRPr="00936EDD">
        <w:t xml:space="preserve">When the UE experiences RLF, both UE and gNB </w:t>
      </w:r>
      <w:r w:rsidR="00F54A29">
        <w:t xml:space="preserve">can be </w:t>
      </w:r>
      <w:r w:rsidRPr="00936EDD">
        <w:t>expected to maintain the UE’s RRC context.</w:t>
      </w:r>
      <w:r w:rsidR="00F54A29">
        <w:t xml:space="preserve"> </w:t>
      </w:r>
      <w:r w:rsidRPr="00936EDD">
        <w:t xml:space="preserve">So then when the UE resumes the RRC connection, the AIML model transfer can recover based on the stored RRC Segment number within the UE’s RRC context. </w:t>
      </w:r>
    </w:p>
    <w:p w14:paraId="718E109C" w14:textId="73749E9C" w:rsidR="00936EDD" w:rsidRDefault="00936EDD" w:rsidP="00936EDD">
      <w:r w:rsidRPr="00936EDD">
        <w:t>Alternatively, the UE can report RRC Segment number (and the AIML model ID) as part of the RLF report during RRC reestablishment, and then the network just continue the AIML model download referring to this Segment number</w:t>
      </w:r>
      <w:r w:rsidR="00F54A29">
        <w:t xml:space="preserve">. </w:t>
      </w:r>
      <w:r w:rsidR="00886466">
        <w:t xml:space="preserve">In legacy handling, </w:t>
      </w:r>
      <w:r w:rsidR="00886466">
        <w:rPr>
          <w:rFonts w:hint="eastAsia"/>
        </w:rPr>
        <w:t>when the UE experiences RLF</w:t>
      </w:r>
      <w:r w:rsidR="00886466">
        <w:t>,</w:t>
      </w:r>
      <w:r w:rsidR="00886466">
        <w:rPr>
          <w:rFonts w:hint="eastAsia"/>
        </w:rPr>
        <w:t xml:space="preserve"> according to clause 5.3.10.3</w:t>
      </w:r>
      <w:r w:rsidR="00886466">
        <w:t xml:space="preserve"> of </w:t>
      </w:r>
      <w:r w:rsidR="00886466">
        <w:rPr>
          <w:rFonts w:hint="eastAsia"/>
        </w:rPr>
        <w:t>TS 38.331,</w:t>
      </w:r>
      <w:r w:rsidR="00886466">
        <w:t xml:space="preserve"> the</w:t>
      </w:r>
      <w:r w:rsidR="00886466">
        <w:rPr>
          <w:rFonts w:hint="eastAsia"/>
        </w:rPr>
        <w:t xml:space="preserve"> UE will discard any segments of stored segmented RRC message. In this case, besides reporting RRC Segment number</w:t>
      </w:r>
      <w:r w:rsidR="00886466">
        <w:t xml:space="preserve"> to the network</w:t>
      </w:r>
      <w:r w:rsidR="00886466">
        <w:rPr>
          <w:rFonts w:hint="eastAsia"/>
        </w:rPr>
        <w:t xml:space="preserve">, </w:t>
      </w:r>
      <w:r w:rsidR="00886466">
        <w:t xml:space="preserve">the </w:t>
      </w:r>
      <w:r w:rsidR="00886466">
        <w:rPr>
          <w:rFonts w:hint="eastAsia"/>
        </w:rPr>
        <w:t>UE still need</w:t>
      </w:r>
      <w:r w:rsidR="00886466">
        <w:t>s</w:t>
      </w:r>
      <w:r w:rsidR="00886466">
        <w:rPr>
          <w:rFonts w:hint="eastAsia"/>
        </w:rPr>
        <w:t xml:space="preserve"> to ensure that the segmented RRC message will not be discarded.</w:t>
      </w:r>
    </w:p>
    <w:p w14:paraId="00841003" w14:textId="3A0DC002" w:rsidR="00936EDD" w:rsidRDefault="00936EDD" w:rsidP="00936EDD"/>
    <w:p w14:paraId="3C8BD901" w14:textId="41522AF8" w:rsidR="00F2726A" w:rsidRDefault="00F2726A" w:rsidP="00936EDD">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0C4BC384" w14:textId="77777777" w:rsidR="00F2726A" w:rsidRDefault="00F2726A" w:rsidP="00936EDD"/>
    <w:p w14:paraId="79956068" w14:textId="11D24A62" w:rsidR="00936EDD" w:rsidRPr="00936EDD" w:rsidRDefault="00936EDD" w:rsidP="00936EDD">
      <w:pPr>
        <w:rPr>
          <w:b/>
          <w:bCs/>
        </w:rPr>
      </w:pPr>
      <w:r w:rsidRPr="00936EDD">
        <w:rPr>
          <w:b/>
          <w:bCs/>
        </w:rPr>
        <w:t xml:space="preserve">Case-2: UE downloads the AIML model via </w:t>
      </w:r>
      <w:r w:rsidR="007E2F5B">
        <w:rPr>
          <w:b/>
          <w:bCs/>
        </w:rPr>
        <w:t>DRB</w:t>
      </w:r>
    </w:p>
    <w:p w14:paraId="478EABEF" w14:textId="2403360B" w:rsidR="00936EDD" w:rsidRPr="00936EDD" w:rsidRDefault="00F54A29" w:rsidP="00936EDD">
      <w:r>
        <w:t xml:space="preserve">As discussed in the previous session, in case of  DRB based AIML model transfer, the </w:t>
      </w:r>
      <w:r w:rsidR="00936EDD" w:rsidRPr="00936EDD">
        <w:t xml:space="preserve">UE downloads the AIML model via </w:t>
      </w:r>
      <w:r>
        <w:t xml:space="preserve">a </w:t>
      </w:r>
      <w:r w:rsidR="00936EDD" w:rsidRPr="00936EDD">
        <w:t>specific DRB established between UE and gNB, where the segmentation may occur at PDCP layer. In this case, the PDCP Segments is governed by</w:t>
      </w:r>
      <w:r>
        <w:t xml:space="preserve"> </w:t>
      </w:r>
      <w:r w:rsidR="00936EDD" w:rsidRPr="00936EDD">
        <w:t xml:space="preserve">PDCP SN. </w:t>
      </w:r>
    </w:p>
    <w:p w14:paraId="5BB6E7E1" w14:textId="6F907DFF" w:rsidR="00936EDD" w:rsidRDefault="00936EDD" w:rsidP="00936EDD">
      <w:r w:rsidRPr="00936EDD">
        <w:t xml:space="preserve">In PDCP specification, </w:t>
      </w:r>
      <w:r w:rsidR="00F54A29" w:rsidRPr="00936EDD">
        <w:t xml:space="preserve">the PDCP data recovery </w:t>
      </w:r>
      <w:r w:rsidR="00F54A29">
        <w:t>procedure is available, we can extend its usage to this case, to allow</w:t>
      </w:r>
      <w:r w:rsidRPr="00936EDD">
        <w:t xml:space="preserve"> the PDCP data recovery </w:t>
      </w:r>
      <w:r w:rsidR="00F54A29">
        <w:t xml:space="preserve">to </w:t>
      </w:r>
      <w:r w:rsidRPr="00936EDD">
        <w:t>occur during RRC Reestablishment after RLF. This can only apply to the special DRB that carries AIML model transmission.</w:t>
      </w:r>
      <w:r w:rsidR="00F54A29">
        <w:t xml:space="preserve"> In addition, it is possible to extend the usage of the PDCP status report, i.e.,</w:t>
      </w:r>
      <w:r w:rsidRPr="00936EDD">
        <w:t xml:space="preserve"> to </w:t>
      </w:r>
      <w:r w:rsidR="00F54A29">
        <w:t>require the UE to send a</w:t>
      </w:r>
      <w:r w:rsidRPr="00936EDD">
        <w:t xml:space="preserve"> PDCP Status Report to network to provide its reception status for AIML Model transfer (Downlink), during RRC Reestablishment after RLF. </w:t>
      </w:r>
      <w:r w:rsidR="00F54A29">
        <w:t>Then based the report, t</w:t>
      </w:r>
      <w:r w:rsidRPr="00936EDD">
        <w:t xml:space="preserve">he network continues its AIML model download referring to the UE reception status for the AIML model as indicated by the PDCP SR, when UE reconnects to the network.  </w:t>
      </w:r>
    </w:p>
    <w:p w14:paraId="49F07D78" w14:textId="2C943401" w:rsidR="00936EDD" w:rsidRDefault="00936EDD" w:rsidP="00F12DF5"/>
    <w:p w14:paraId="09826693" w14:textId="4ECF43BB" w:rsidR="00B652F9" w:rsidRDefault="006D2469" w:rsidP="00074C1F">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00664AB5" w14:textId="6F4CB933" w:rsidR="008C68A8" w:rsidRDefault="008C68A8" w:rsidP="00074C1F">
      <w:pPr>
        <w:rPr>
          <w:b/>
        </w:rPr>
      </w:pPr>
    </w:p>
    <w:p w14:paraId="0D7461DE" w14:textId="7805F02E" w:rsidR="008C68A8" w:rsidRDefault="008C68A8" w:rsidP="008C68A8">
      <w:pPr>
        <w:pStyle w:val="Heading1"/>
      </w:pPr>
      <w:r>
        <w:rPr>
          <w:lang w:eastAsia="ko-KR"/>
        </w:rPr>
        <w:t>RRC State for AIML model transfer</w:t>
      </w:r>
    </w:p>
    <w:p w14:paraId="6D69C340" w14:textId="223A5BAB" w:rsidR="008C68A8" w:rsidRDefault="00D93F32" w:rsidP="00074C1F">
      <w:r>
        <w:t xml:space="preserve">The discussion on AIML model transfer should take an assumption on which RRC state(s) the UE can download the model. The current discussion assumes at least RRC Connected UE can download the AIML model from the network. However it is important to clarify if the </w:t>
      </w:r>
      <w:r w:rsidRPr="00D93F32">
        <w:rPr>
          <w:lang w:val="en-US"/>
        </w:rPr>
        <w:t xml:space="preserve">UE in RRC Idle </w:t>
      </w:r>
      <w:r>
        <w:rPr>
          <w:lang w:val="en-US"/>
        </w:rPr>
        <w:t>or</w:t>
      </w:r>
      <w:r w:rsidRPr="00D93F32">
        <w:rPr>
          <w:lang w:val="en-US"/>
        </w:rPr>
        <w:t xml:space="preserve"> RRC Inactive state</w:t>
      </w:r>
      <w:r>
        <w:rPr>
          <w:lang w:val="en-US"/>
        </w:rPr>
        <w:t xml:space="preserve"> can also download the AIML model. Logically, the UE can download the AIML model without the need to go to </w:t>
      </w:r>
      <w:r>
        <w:t xml:space="preserve">RRC Connected state. This discussion may be related to which node is responsible for transferring the AIML model to the UE. If the gNB holds the AIML model, the gNB may be able to notify the UEs </w:t>
      </w:r>
      <w:r w:rsidRPr="00D93F32">
        <w:rPr>
          <w:lang w:val="en-US"/>
        </w:rPr>
        <w:t xml:space="preserve">in RRC Idle </w:t>
      </w:r>
      <w:r>
        <w:rPr>
          <w:lang w:val="en-US"/>
        </w:rPr>
        <w:t>or</w:t>
      </w:r>
      <w:r w:rsidRPr="00D93F32">
        <w:rPr>
          <w:lang w:val="en-US"/>
        </w:rPr>
        <w:t xml:space="preserve"> RRC Inactive</w:t>
      </w:r>
      <w:r>
        <w:rPr>
          <w:lang w:val="en-US"/>
        </w:rPr>
        <w:t xml:space="preserve">, and the UE can determine if there is a need for it to download the AIML model from the network during </w:t>
      </w:r>
      <w:r w:rsidRPr="00D93F32">
        <w:rPr>
          <w:lang w:val="en-US"/>
        </w:rPr>
        <w:t xml:space="preserve">RRC Idle </w:t>
      </w:r>
      <w:r>
        <w:rPr>
          <w:lang w:val="en-US"/>
        </w:rPr>
        <w:t>or</w:t>
      </w:r>
      <w:r w:rsidRPr="00D93F32">
        <w:rPr>
          <w:lang w:val="en-US"/>
        </w:rPr>
        <w:t xml:space="preserve"> RRC Inactive</w:t>
      </w:r>
      <w:r>
        <w:rPr>
          <w:lang w:val="en-US"/>
        </w:rPr>
        <w:t xml:space="preserve">. Or otherwise the UE can also download the AIML model it transit from </w:t>
      </w:r>
      <w:r w:rsidRPr="00D93F32">
        <w:rPr>
          <w:lang w:val="en-US"/>
        </w:rPr>
        <w:t xml:space="preserve">RRC Idle </w:t>
      </w:r>
      <w:r>
        <w:rPr>
          <w:lang w:val="en-US"/>
        </w:rPr>
        <w:t>or</w:t>
      </w:r>
      <w:r w:rsidRPr="00D93F32">
        <w:rPr>
          <w:lang w:val="en-US"/>
        </w:rPr>
        <w:t xml:space="preserve"> RRC Inactive</w:t>
      </w:r>
      <w:r>
        <w:rPr>
          <w:lang w:val="en-US"/>
        </w:rPr>
        <w:t xml:space="preserve"> to </w:t>
      </w:r>
      <w:r>
        <w:t xml:space="preserve">RRC Connected state.  </w:t>
      </w:r>
    </w:p>
    <w:p w14:paraId="18389A83" w14:textId="0C70227F" w:rsidR="00D93F32" w:rsidRDefault="00B93480" w:rsidP="00074C1F">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2F32A1C" w14:textId="77777777" w:rsidR="00B652F9" w:rsidRPr="00F75B24" w:rsidRDefault="00B652F9"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446ACB75" w14:textId="77777777" w:rsidR="00EE24BC" w:rsidRDefault="00EE24BC" w:rsidP="00EE24BC">
      <w:pPr>
        <w:rPr>
          <w:b/>
          <w:bCs/>
        </w:rPr>
      </w:pPr>
      <w:r w:rsidRPr="009A5F79">
        <w:rPr>
          <w:b/>
          <w:bCs/>
          <w:lang w:val="en-US"/>
        </w:rPr>
        <w:t xml:space="preserve">Proposal-1: </w:t>
      </w:r>
      <w:r w:rsidRPr="009A5F79">
        <w:rPr>
          <w:b/>
          <w:bCs/>
        </w:rPr>
        <w:t>The area specific AIML model is supported for the AIML use cases</w:t>
      </w:r>
    </w:p>
    <w:p w14:paraId="500C2A7C" w14:textId="77777777" w:rsidR="00EE24BC" w:rsidRDefault="00EE24BC" w:rsidP="00EE24BC">
      <w:pPr>
        <w:rPr>
          <w:b/>
          <w:bCs/>
        </w:rPr>
      </w:pPr>
      <w:r w:rsidRPr="009A5F79">
        <w:rPr>
          <w:b/>
          <w:bCs/>
          <w:lang w:val="en-US"/>
        </w:rPr>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4BE6F5D7" w14:textId="77777777" w:rsidR="00EE24BC" w:rsidRDefault="00EE24BC" w:rsidP="00EE24BC">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13E88196" w14:textId="7A3F96C5" w:rsidR="00EE24BC" w:rsidRDefault="00EE24BC" w:rsidP="00EE24BC">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7487FA2D" w14:textId="77777777" w:rsidR="00EE24BC" w:rsidRDefault="00EE24BC" w:rsidP="00EE24BC">
      <w:pPr>
        <w:rPr>
          <w:b/>
          <w:bCs/>
        </w:rPr>
      </w:pPr>
    </w:p>
    <w:p w14:paraId="37F5C0B1" w14:textId="77777777" w:rsidR="00EE24BC" w:rsidRDefault="00EE24BC" w:rsidP="00EE24BC">
      <w:pPr>
        <w:pStyle w:val="B1"/>
        <w:ind w:left="0" w:firstLine="0"/>
        <w:rPr>
          <w:b/>
        </w:rPr>
      </w:pPr>
      <w:r>
        <w:rPr>
          <w:b/>
        </w:rPr>
        <w:t>Proposal-5: RAN2 is suggested to focus on the evaluation on the following the air interface based AIML model transfer solutions.</w:t>
      </w:r>
    </w:p>
    <w:p w14:paraId="69EE1C51"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EC13D58"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59FC296" w14:textId="77777777" w:rsidR="00061DE1" w:rsidRDefault="00061DE1" w:rsidP="00EE24BC">
      <w:pPr>
        <w:pStyle w:val="B1"/>
        <w:ind w:left="0" w:firstLine="0"/>
        <w:rPr>
          <w:b/>
        </w:rPr>
      </w:pPr>
    </w:p>
    <w:p w14:paraId="7668021C" w14:textId="07FA3A6B" w:rsidR="00EE24BC" w:rsidRDefault="00EE24BC" w:rsidP="00EE24BC">
      <w:pPr>
        <w:pStyle w:val="B1"/>
        <w:ind w:left="0" w:firstLine="0"/>
        <w:rPr>
          <w:b/>
        </w:rPr>
      </w:pPr>
      <w:r>
        <w:rPr>
          <w:b/>
        </w:rPr>
        <w:t xml:space="preserve">Proposal-6: </w:t>
      </w:r>
      <w:r w:rsidRPr="0032078E">
        <w:rPr>
          <w:b/>
        </w:rPr>
        <w:t xml:space="preserve">RRC signalling </w:t>
      </w:r>
      <w:r>
        <w:rPr>
          <w:b/>
        </w:rPr>
        <w:t>is adopted for small size AIML model transfer (e.g. less than 45KB) and DRB is adopted for big size AIML model transfer.</w:t>
      </w:r>
    </w:p>
    <w:p w14:paraId="0F25E004" w14:textId="77777777" w:rsidR="00EE24BC" w:rsidRDefault="00EE24BC" w:rsidP="00EE24BC">
      <w:pPr>
        <w:pStyle w:val="B1"/>
        <w:ind w:left="0" w:firstLine="0"/>
        <w:rPr>
          <w:b/>
        </w:rPr>
      </w:pPr>
      <w:r>
        <w:rPr>
          <w:b/>
        </w:rPr>
        <w:t>Proposal-7: LS to SA2 on the QoS parameter setting for the DRB used for AIML model transfer.</w:t>
      </w:r>
    </w:p>
    <w:p w14:paraId="124A1984" w14:textId="0080EDA6" w:rsidR="00B75933" w:rsidRDefault="00EE24BC" w:rsidP="00EE24BC">
      <w:pPr>
        <w:rPr>
          <w:b/>
        </w:rPr>
      </w:pPr>
      <w:r>
        <w:rPr>
          <w:b/>
        </w:rPr>
        <w:t xml:space="preserve">Proposal-8: </w:t>
      </w:r>
      <w:r w:rsidR="00143F02">
        <w:rPr>
          <w:b/>
        </w:rPr>
        <w:t>RAN2 to discuss how to determine the</w:t>
      </w:r>
      <w:r w:rsidR="00143F02" w:rsidRPr="007F1DD7">
        <w:rPr>
          <w:b/>
        </w:rPr>
        <w:t xml:space="preserve"> </w:t>
      </w:r>
      <w:r w:rsidR="00143F02">
        <w:rPr>
          <w:b/>
        </w:rPr>
        <w:t>AIML model transfer</w:t>
      </w:r>
      <w:r w:rsidR="00143F02" w:rsidRPr="0032078E">
        <w:rPr>
          <w:b/>
        </w:rPr>
        <w:t xml:space="preserve"> </w:t>
      </w:r>
      <w:r w:rsidR="00143F02">
        <w:rPr>
          <w:b/>
        </w:rPr>
        <w:t>method (</w:t>
      </w:r>
      <w:r w:rsidR="00143F02" w:rsidRPr="0032078E">
        <w:rPr>
          <w:b/>
        </w:rPr>
        <w:t>RRC signalling</w:t>
      </w:r>
      <w:r w:rsidR="00143F02">
        <w:rPr>
          <w:b/>
        </w:rPr>
        <w:t xml:space="preserve"> or DRB based) for model transfer to the UE.</w:t>
      </w:r>
    </w:p>
    <w:p w14:paraId="6BDD54EB" w14:textId="77777777" w:rsidR="00061DE1" w:rsidRDefault="00061DE1" w:rsidP="00EE24BC">
      <w:pPr>
        <w:rPr>
          <w:b/>
        </w:rPr>
      </w:pPr>
    </w:p>
    <w:p w14:paraId="6C108298" w14:textId="77777777" w:rsidR="00EE24BC" w:rsidRDefault="00EE24BC" w:rsidP="00EE24BC">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6589A1C9" w14:textId="250F9B82" w:rsidR="00EE24BC" w:rsidRDefault="00EE24BC" w:rsidP="00EE24BC">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62CD7F80" w14:textId="1077ACDA" w:rsidR="00061DE1" w:rsidRDefault="0055617E" w:rsidP="00EE24BC">
      <w:pPr>
        <w:rPr>
          <w:b/>
        </w:rPr>
      </w:pPr>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1EA525A9" w14:textId="77777777" w:rsidR="00EE24BC" w:rsidRPr="00D91663" w:rsidRDefault="00EE24BC" w:rsidP="001C5BD2"/>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2310" w14:textId="77777777" w:rsidR="00103CA7" w:rsidRDefault="00103CA7">
      <w:pPr>
        <w:spacing w:after="0"/>
      </w:pPr>
      <w:r>
        <w:separator/>
      </w:r>
    </w:p>
  </w:endnote>
  <w:endnote w:type="continuationSeparator" w:id="0">
    <w:p w14:paraId="01BD7FCD" w14:textId="77777777" w:rsidR="00103CA7" w:rsidRDefault="00103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1791" w14:textId="77777777" w:rsidR="00103CA7" w:rsidRDefault="00103CA7">
      <w:pPr>
        <w:spacing w:after="0"/>
      </w:pPr>
      <w:r>
        <w:separator/>
      </w:r>
    </w:p>
  </w:footnote>
  <w:footnote w:type="continuationSeparator" w:id="0">
    <w:p w14:paraId="5BD504F0" w14:textId="77777777" w:rsidR="00103CA7" w:rsidRDefault="00103C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3CA7"/>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D7A4A"/>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2D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0D79"/>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13160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266</cp:revision>
  <cp:lastPrinted>2008-01-31T16:09:00Z</cp:lastPrinted>
  <dcterms:created xsi:type="dcterms:W3CDTF">2022-04-22T04:37:00Z</dcterms:created>
  <dcterms:modified xsi:type="dcterms:W3CDTF">2023-05-08T09:21:00Z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